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课题：9.4大气压强</w:t>
      </w:r>
    </w:p>
    <w:tbl>
      <w:tblPr>
        <w:tblStyle w:val="7"/>
        <w:tblW w:w="9750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71"/>
        <w:gridCol w:w="824"/>
        <w:gridCol w:w="1110"/>
        <w:gridCol w:w="707"/>
        <w:gridCol w:w="358"/>
        <w:gridCol w:w="1305"/>
        <w:gridCol w:w="3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01" w:type="dxa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年级</w:t>
            </w:r>
          </w:p>
        </w:tc>
        <w:tc>
          <w:tcPr>
            <w:tcW w:w="1095" w:type="dxa"/>
            <w:gridSpan w:val="2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八年级</w:t>
            </w:r>
          </w:p>
        </w:tc>
        <w:tc>
          <w:tcPr>
            <w:tcW w:w="1110" w:type="dxa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学科</w:t>
            </w:r>
          </w:p>
        </w:tc>
        <w:tc>
          <w:tcPr>
            <w:tcW w:w="1065" w:type="dxa"/>
            <w:gridSpan w:val="2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物理</w:t>
            </w:r>
          </w:p>
        </w:tc>
        <w:tc>
          <w:tcPr>
            <w:tcW w:w="1305" w:type="dxa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课题</w:t>
            </w:r>
          </w:p>
        </w:tc>
        <w:tc>
          <w:tcPr>
            <w:tcW w:w="3974" w:type="dxa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大气压强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72" w:type="dxa"/>
            <w:gridSpan w:val="2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编制人</w:t>
            </w:r>
          </w:p>
        </w:tc>
        <w:tc>
          <w:tcPr>
            <w:tcW w:w="2641" w:type="dxa"/>
            <w:gridSpan w:val="3"/>
            <w:textDirection w:val="lrTb"/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代文星</w:t>
            </w:r>
          </w:p>
        </w:tc>
        <w:tc>
          <w:tcPr>
            <w:tcW w:w="1663" w:type="dxa"/>
            <w:gridSpan w:val="2"/>
            <w:textDirection w:val="lrTb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审定人</w:t>
            </w:r>
          </w:p>
        </w:tc>
        <w:tc>
          <w:tcPr>
            <w:tcW w:w="3974" w:type="dxa"/>
            <w:textDirection w:val="lrTb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冯尧嘉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学习目标</w:t>
            </w:r>
          </w:p>
        </w:tc>
        <w:tc>
          <w:tcPr>
            <w:tcW w:w="8549" w:type="dxa"/>
            <w:gridSpan w:val="7"/>
            <w:textDirection w:val="lrTb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知道大气压强的存在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了解大气压强产生的原因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知道托里拆利实验的原理，过程和结论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教学重点</w:t>
            </w:r>
          </w:p>
        </w:tc>
        <w:tc>
          <w:tcPr>
            <w:tcW w:w="8549" w:type="dxa"/>
            <w:gridSpan w:val="7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大气压强的存在和大气压强的测定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教学难点</w:t>
            </w:r>
          </w:p>
        </w:tc>
        <w:tc>
          <w:tcPr>
            <w:tcW w:w="8549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理解托里拆利实验的原理。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器</w:t>
            </w:r>
            <w:r>
              <w:rPr>
                <w:rFonts w:ascii="宋体" w:hAnsi="宋体" w:cs="宋体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材</w:t>
            </w:r>
          </w:p>
        </w:tc>
        <w:tc>
          <w:tcPr>
            <w:tcW w:w="8549" w:type="dxa"/>
            <w:gridSpan w:val="7"/>
          </w:tcPr>
          <w:p>
            <w:pPr>
              <w:widowControl/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底部开口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塑料瓶、水杯、硬纸片、杯子、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两个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吸盘、长度不同的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个试管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50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50" w:type="dxa"/>
            <w:gridSpan w:val="8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导入新课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48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两个小实验引入新课，配合文字及语言引起学生的兴趣，体会大气压强的存在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二、大气压强的存在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观察两个实验，学生分析覆杯实验小纸片静止时受力情况，分析大气压强的存在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Chars="0"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pict>
                <v:group id="组合 9217" o:spid="_x0000_s2059" o:spt="203" style="position:absolute;left:0pt;margin-left:93pt;margin-top:6pt;height:61.55pt;width:64.5pt;mso-wrap-distance-bottom:0pt;mso-wrap-distance-left:9pt;mso-wrap-distance-right:9pt;mso-wrap-distance-top:0pt;z-index:251660288;mso-width-relative:page;mso-height-relative:page;" coordsize="2016,2016" o:gfxdata="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">
                  <o:lock v:ext="edit" aspectratio="f"/>
                  <v:shape id="图片 3076" o:spid="_x0000_s2060" o:spt="75" type="#_x0000_t75" style="position:absolute;left:0;top:0;height:2016;width:2016;" filled="f" o:preferrelative="t" stroked="f" coordsize="21600,21600" o:gfxdata="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dZDr4A&#10;AADdAAAADwAAAAAAAAABACAAAAAiAAAAZHJzL2Rvd25yZXYueG1sUEsBAhQAFAAAAAgAh07iQDMv&#10;BZ47AAAAOQAAABAAAAAAAAAAAQAgAAAADQEAAGRycy9zaGFwZXhtbC54bWxQSwUGAAAAAAYABgBb&#10;AQAAtwMAAAAA&#10;">
                    <v:path/>
                    <v:fill on="f" focussize="0,0"/>
                    <v:stroke on="f" weight="3pt"/>
                    <v:imagedata r:id="rId5" o:title=""/>
                    <o:lock v:ext="edit" aspectratio="f"/>
                  </v:shape>
                  <v:line id="直接连接符 9219" o:spid="_x0000_s2061" o:spt="20" style="position:absolute;left:624;top:432;height:0;width:816;" filled="f" stroked="t" coordsize="21600,21600" o:gfxdata="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vXXy/&#10;AAAA3QAAAA8AAAAAAAAAAQAgAAAAIgAAAGRycy9kb3ducmV2LnhtbFBLAQIUABQAAAAIAIdO4kAz&#10;LwWeOwAAADkAAAAQAAAAAAAAAAEAIAAAAA4BAABkcnMvc2hhcGV4bWwueG1sUEsFBgAAAAAGAAYA&#10;WwEAALgDAAAAAA==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v:line id="直接连接符 9220" o:spid="_x0000_s2062" o:spt="20" style="position:absolute;left:624;top:624;height:0;width:816;" filled="f" stroked="t" coordsize="21600,21600" o:gfxdata="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PcML&#10;wAAAAN0AAAAPAAAAAAAAAAEAIAAAACIAAABkcnMvZG93bnJldi54bWxQSwECFAAUAAAACACHTuJA&#10;My8FnjsAAAA5AAAAEAAAAAAAAAABACAAAAAPAQAAZHJzL3NoYXBleG1sLnhtbFBLBQYAAAAABgAG&#10;AFsBAAC5AwAAAAA=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v:line id="直接连接符 9221" o:spid="_x0000_s2063" o:spt="20" style="position:absolute;left:624;top:816;height:0;width:816;" filled="f" stroked="t" coordsize="21600,21600" o:gfxdata="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nFmkL4A&#10;AADdAAAADwAAAAAAAAABACAAAAAiAAAAZHJzL2Rvd25yZXYueG1sUEsBAhQAFAAAAAgAh07iQDMv&#10;BZ47AAAAOQAAABAAAAAAAAAAAQAgAAAADQEAAGRycy9zaGFwZXhtbC54bWxQSwUGAAAAAAYABgBb&#10;AQAAtwMAAAAA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v:line id="直接连接符 9222" o:spid="_x0000_s2064" o:spt="20" style="position:absolute;left:624;top:1008;height:0;width:816;" filled="f" stroked="t" coordsize="21600,21600" o:gfxdata="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mP7k&#10;wAAAAN0AAAAPAAAAAAAAAAEAIAAAACIAAABkcnMvZG93bnJldi54bWxQSwECFAAUAAAACACHTuJA&#10;My8FnjsAAAA5AAAAEAAAAAAAAAABACAAAAAPAQAAZHJzL3NoYXBleG1sLnhtbFBLBQYAAAAABgAG&#10;AFsBAAC5AwAAAAA=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v:line id="直接连接符 9223" o:spid="_x0000_s2065" o:spt="20" style="position:absolute;left:624;top:1200;height:0;width:816;" filled="f" stroked="t" coordsize="21600,21600" o:gfxdata="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Rbf74A&#10;AADdAAAADwAAAAAAAAABACAAAAAiAAAAZHJzL2Rvd25yZXYueG1sUEsBAhQAFAAAAAgAh07iQDMv&#10;BZ47AAAAOQAAABAAAAAAAAAAAQAgAAAADQEAAGRycy9zaGFwZXhtbC54bWxQSwUGAAAAAAYABgBb&#10;AQAAtwMAAAAA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v:line id="直接连接符 9224" o:spid="_x0000_s2066" o:spt="20" style="position:absolute;left:624;top:1392;height:0;width:816;" filled="f" stroked="t" coordsize="21600,21600" o:gfxdata="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GxQi/&#10;AAAA3QAAAA8AAAAAAAAAAQAgAAAAIgAAAGRycy9kb3ducmV2LnhtbFBLAQIUABQAAAAIAIdO4kAz&#10;LwWeOwAAADkAAAAQAAAAAAAAAAEAIAAAAA4BAABkcnMvc2hhcGV4bWwueG1sUEsFBgAAAAAGAAYA&#10;WwEAALgDAAAAAA==&#10;">
                    <v:path arrowok="t"/>
                    <v:fill on="f" focussize="0,0"/>
                    <v:stroke weight="3pt" color="#008000" joinstyle="round" dashstyle="dash"/>
                    <v:imagedata o:title=""/>
                    <o:lock v:ext="edit" aspectratio="f"/>
                  </v:line>
                  <w10:wrap type="square"/>
                </v:group>
              </w:pi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Chars="0"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马德堡半球实验的了解并知道怎么证明的大气压的存在，加以皮碗实验再次体会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学生得出结论：（1）证明了大气压强的存在（2）大气压强很大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托里拆利实验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知道世界上最早精确测出大气压值的实验是托里拆利实验，并放视频观察实验操作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pict>
                <v:shape id="图片 3" o:spid="_x0000_s2067" o:spt="75" type="#_x0000_t75" style="position:absolute;left:0pt;margin-left:279.1pt;margin-top:1.55pt;height:64.45pt;width:61.1pt;mso-wrap-distance-bottom:0pt;mso-wrap-distance-left:9pt;mso-wrap-distance-right:9pt;mso-wrap-distance-top:0pt;z-index:251661312;mso-width-relative:page;mso-height-relative:page;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square"/>
                </v:shape>
              </w:pic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讨论思考：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（1）为什么管子倒转时，管内水银面会下降？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（2）为什么降到一定程度后又不继续下降？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（3）画出哪一段水银柱是由大气压强托住的？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分析托里拆利实验原理并书写推导过程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p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bscript"/>
                <w:lang w:eastAsia="zh-CN"/>
              </w:rPr>
              <w:t>大气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=p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bscript"/>
                <w:lang w:eastAsia="zh-CN"/>
              </w:rPr>
              <w:t>水银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=ρ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bscript"/>
                <w:lang w:eastAsia="zh-CN"/>
              </w:rPr>
              <w:t>水银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 xml:space="preserve"> g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h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=13.6×10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perscript"/>
                <w:lang w:eastAsia="zh-CN"/>
              </w:rPr>
              <w:t>3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 xml:space="preserve"> kg/m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perscript"/>
                <w:lang w:eastAsia="zh-CN"/>
              </w:rPr>
              <w:t>3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×9.8 N/kg×0.76 m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=1.01×10</w:t>
            </w:r>
            <w:r>
              <w:rPr>
                <w:rFonts w:hint="eastAsia" w:ascii="宋体" w:hAnsi="宋体"/>
                <w:kern w:val="0"/>
                <w:sz w:val="21"/>
                <w:szCs w:val="21"/>
                <w:vertAlign w:val="superscript"/>
                <w:lang w:eastAsia="zh-CN"/>
              </w:rPr>
              <w:t>5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 xml:space="preserve"> Pa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得出托里拆利实验的分析结果，并给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1分钟时间整理记忆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小组讨论：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1.管内水银柱的高度和哪些因素有关？跟玻璃管的粗细、倾斜角度等因素有关吗？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2.如果在实验中,外界大气压突然变小了,则玻璃管中的水银柱高度将_____.   (变大,变小,不变)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3.如果在实验中细管内不小心混进了一些空气,则测量值比真实值_____.   (偏大,偏小,不变)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4.如果玻璃管顶部破了会怎么样？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5.水银有毒，为什么还要用水银而不用水呢？（结合公式上台讲解）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五、课堂小结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1、大气压强的存在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48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历史上第一个证明大气压存在的实验：马德堡半球实验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2、大气压大小及测量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48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历史上首次精确测出大气压强值的实验：托里拆利实验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     标准大气压P0 =  760mm高水银柱 = 1.01×105Pa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练习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1.下列实验中，第一次测出了大气压强大小的是（   ）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A．托里拆利实验 B．马德堡半球实验 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C．帕斯卡实验   D．伽利略理想实验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2.在做托里拆利实验时，如果使玻璃管倾斜，那么管内水银柱（   ）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A长度减小     B高度不变 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C高度增大     D高度减小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3、（2015，滨州）如图所示，是托里拆利实验的规范操作过程，关于托里拆利实验，下面说法错误的是（     ）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A.实验中玻璃管内水银面的上方有少量空气不影响实验结果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B.是大气压支持玻璃管内的水银柱不会下落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C.大气压的数值等于这段水银柱产生的压强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D.玻璃管倾斜不影响实验测量结果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pict>
                <v:shape id="_x0000_i1025" o:spt="75" type="#_x0000_t75" style="height:89.95pt;width:208.7pt;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思考</w:t>
            </w:r>
          </w:p>
          <w:p>
            <w:pPr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、（2015厦门）一根有刻度的细玻璃管两端开口，通过橡皮塞插入装有红色溶液的玻璃瓶，制成一个简易气压计，如图所示，细玻璃管内的液柱是由于瓶内的气压</w:t>
            </w:r>
            <w:r>
              <w:rPr>
                <w:rFonts w:hint="eastAsia" w:ascii="宋体" w:hAnsi="宋体"/>
                <w:kern w:val="0"/>
                <w:sz w:val="21"/>
                <w:szCs w:val="21"/>
                <w:u w:val="single"/>
              </w:rPr>
              <w:t>　　　　　　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（选填“大于”“小于”或“等于”）瓶外的大气压而形成的。</w:t>
            </w:r>
          </w:p>
          <w:p>
            <w:pPr>
              <w:rPr>
                <w:rFonts w:ascii="宋体" w:cs="宋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</w:p>
          <w:p>
            <w:pPr>
              <w:rPr>
                <w:rFonts w:hint="eastAsia" w:ascii="宋体" w:eastAsia="宋体" w:cs="宋体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</w:rPr>
              <w:t>作业设计</w:t>
            </w:r>
          </w:p>
        </w:tc>
        <w:tc>
          <w:tcPr>
            <w:tcW w:w="8549" w:type="dxa"/>
            <w:gridSpan w:val="7"/>
          </w:tcPr>
          <w:p>
            <w:pPr>
              <w:spacing w:line="360" w:lineRule="auto"/>
              <w:rPr>
                <w:rFonts w:hint="eastAsia" w:ascii="宋体" w:eastAsia="宋体" w:cs="宋体"/>
                <w:szCs w:val="21"/>
                <w:lang w:eastAsia="zh-CN"/>
              </w:rPr>
            </w:pPr>
            <w:r>
              <w:rPr>
                <w:rFonts w:hint="eastAsia" w:ascii="宋体" w:cs="宋体"/>
                <w:szCs w:val="21"/>
                <w:lang w:eastAsia="zh-CN"/>
              </w:rPr>
              <w:t>《理科爱好者》大气压强综合训练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0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教学反思</w:t>
            </w:r>
          </w:p>
        </w:tc>
        <w:tc>
          <w:tcPr>
            <w:tcW w:w="8549" w:type="dxa"/>
            <w:gridSpan w:val="7"/>
          </w:tcPr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cs="宋体"/>
          <w:szCs w:val="21"/>
        </w:rPr>
      </w:pPr>
    </w:p>
    <w:sectPr>
      <w:footerReference r:id="rId3" w:type="default"/>
      <w:pgSz w:w="11906" w:h="16838"/>
      <w:pgMar w:top="1071" w:right="1134" w:bottom="1077" w:left="1418" w:header="6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A42FC"/>
    <w:multiLevelType w:val="singleLevel"/>
    <w:tmpl w:val="57FA42F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FA43C6"/>
    <w:multiLevelType w:val="singleLevel"/>
    <w:tmpl w:val="57FA43C6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8C13C0A"/>
    <w:multiLevelType w:val="singleLevel"/>
    <w:tmpl w:val="58C13C0A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8C142D3"/>
    <w:multiLevelType w:val="singleLevel"/>
    <w:tmpl w:val="58C142D3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58C2BE21"/>
    <w:multiLevelType w:val="singleLevel"/>
    <w:tmpl w:val="58C2BE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1F8279C"/>
    <w:rsid w:val="00040BB4"/>
    <w:rsid w:val="000B106F"/>
    <w:rsid w:val="0011549A"/>
    <w:rsid w:val="0019545C"/>
    <w:rsid w:val="001D5842"/>
    <w:rsid w:val="00217740"/>
    <w:rsid w:val="007007B2"/>
    <w:rsid w:val="007751F4"/>
    <w:rsid w:val="008D138A"/>
    <w:rsid w:val="00992872"/>
    <w:rsid w:val="00B7420F"/>
    <w:rsid w:val="00CF510F"/>
    <w:rsid w:val="00D3365A"/>
    <w:rsid w:val="00DC3082"/>
    <w:rsid w:val="00DC4C6E"/>
    <w:rsid w:val="022606ED"/>
    <w:rsid w:val="12B16B81"/>
    <w:rsid w:val="1E6F6BE7"/>
    <w:rsid w:val="201E1F01"/>
    <w:rsid w:val="25773CAD"/>
    <w:rsid w:val="29096039"/>
    <w:rsid w:val="2BE74F4B"/>
    <w:rsid w:val="324367B2"/>
    <w:rsid w:val="35DA14FA"/>
    <w:rsid w:val="41F8279C"/>
    <w:rsid w:val="494F360C"/>
    <w:rsid w:val="4D0B557D"/>
    <w:rsid w:val="4FDD71C3"/>
    <w:rsid w:val="51DA2186"/>
    <w:rsid w:val="5E752335"/>
    <w:rsid w:val="73490359"/>
    <w:rsid w:val="73E626D4"/>
    <w:rsid w:val="7F1C5C7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spacing w:line="160" w:lineRule="atLeast"/>
      <w:ind w:firstLine="1120" w:firstLineChars="400"/>
    </w:pPr>
    <w:rPr>
      <w:rFonts w:ascii="新宋体" w:hAnsi="新宋体" w:eastAsia="新宋体"/>
      <w:sz w:val="28"/>
    </w:rPr>
  </w:style>
  <w:style w:type="paragraph" w:styleId="3">
    <w:name w:val="Plain Text"/>
    <w:basedOn w:val="1"/>
    <w:link w:val="10"/>
    <w:qFormat/>
    <w:uiPriority w:val="99"/>
    <w:pPr>
      <w:widowControl/>
      <w:jc w:val="left"/>
    </w:pPr>
    <w:rPr>
      <w:rFonts w:ascii="宋体" w:hAnsi="Courier New" w:cs="Courier New"/>
      <w:kern w:val="0"/>
      <w:sz w:val="24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6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0">
    <w:name w:val="Plain Text Char"/>
    <w:basedOn w:val="6"/>
    <w:link w:val="3"/>
    <w:semiHidden/>
    <w:qFormat/>
    <w:locked/>
    <w:uiPriority w:val="99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59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www.xunchi.com</Company>
  <Pages>1</Pages>
  <Words>15</Words>
  <Characters>90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2016-08-22T09:40:00Z</dcterms:created>
  <dc:creator>Administrator</dc:creator>
  <cp:lastModifiedBy>Administrator</cp:lastModifiedBy>
  <dcterms:modified xsi:type="dcterms:W3CDTF">2017-03-13T00:03:33Z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